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0CCBF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KYRKEBY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6CFBA735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Ripon. Dyer.</w:t>
      </w:r>
    </w:p>
    <w:p w14:paraId="0D4A84B5" w14:textId="77777777" w:rsidR="0080429E" w:rsidRDefault="0080429E" w:rsidP="0080429E">
      <w:pPr>
        <w:pStyle w:val="NoSpacing"/>
        <w:rPr>
          <w:rFonts w:cs="Times New Roman"/>
          <w:szCs w:val="24"/>
        </w:rPr>
      </w:pPr>
    </w:p>
    <w:p w14:paraId="7ED1CF52" w14:textId="77777777" w:rsidR="0080429E" w:rsidRDefault="0080429E" w:rsidP="0080429E">
      <w:pPr>
        <w:pStyle w:val="NoSpacing"/>
        <w:rPr>
          <w:rFonts w:cs="Times New Roman"/>
          <w:szCs w:val="24"/>
        </w:rPr>
      </w:pPr>
    </w:p>
    <w:p w14:paraId="520B6623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Stanes</w:t>
      </w:r>
      <w:proofErr w:type="spellEnd"/>
      <w:r>
        <w:rPr>
          <w:rFonts w:cs="Times New Roman"/>
          <w:szCs w:val="24"/>
        </w:rPr>
        <w:t xml:space="preserve"> of York, dyer(q.v.), brought a plaint of debt against him </w:t>
      </w:r>
    </w:p>
    <w:p w14:paraId="1A5A358B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John Warde of York, bowyer(q.v.).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11C4CD65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826E0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46086280" w14:textId="77777777" w:rsidR="0080429E" w:rsidRDefault="0080429E" w:rsidP="0080429E">
      <w:pPr>
        <w:pStyle w:val="NoSpacing"/>
        <w:rPr>
          <w:rFonts w:cs="Times New Roman"/>
          <w:szCs w:val="24"/>
        </w:rPr>
      </w:pPr>
    </w:p>
    <w:p w14:paraId="4AB794ED" w14:textId="77777777" w:rsidR="0080429E" w:rsidRDefault="0080429E" w:rsidP="0080429E">
      <w:pPr>
        <w:pStyle w:val="NoSpacing"/>
        <w:rPr>
          <w:rFonts w:cs="Times New Roman"/>
          <w:szCs w:val="24"/>
        </w:rPr>
      </w:pPr>
    </w:p>
    <w:p w14:paraId="7FD92C6C" w14:textId="77777777" w:rsidR="0080429E" w:rsidRDefault="0080429E" w:rsidP="008042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December 2024</w:t>
      </w:r>
    </w:p>
    <w:p w14:paraId="6EC47A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F312A" w14:textId="77777777" w:rsidR="0080429E" w:rsidRDefault="0080429E" w:rsidP="009139A6">
      <w:r>
        <w:separator/>
      </w:r>
    </w:p>
  </w:endnote>
  <w:endnote w:type="continuationSeparator" w:id="0">
    <w:p w14:paraId="459878A8" w14:textId="77777777" w:rsidR="0080429E" w:rsidRDefault="008042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537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E65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A05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61E2B" w14:textId="77777777" w:rsidR="0080429E" w:rsidRDefault="0080429E" w:rsidP="009139A6">
      <w:r>
        <w:separator/>
      </w:r>
    </w:p>
  </w:footnote>
  <w:footnote w:type="continuationSeparator" w:id="0">
    <w:p w14:paraId="26589E6A" w14:textId="77777777" w:rsidR="0080429E" w:rsidRDefault="008042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5D0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924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D39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9E"/>
    <w:rsid w:val="000666E0"/>
    <w:rsid w:val="002510B7"/>
    <w:rsid w:val="00270799"/>
    <w:rsid w:val="005C130B"/>
    <w:rsid w:val="0080429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564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2D30"/>
  <w15:chartTrackingRefBased/>
  <w15:docId w15:val="{3F05A4D4-EFD8-4543-81B8-BB0A9D35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04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2024-12-01T21:30:00Z</dcterms:created>
  <dcterms:modified xsi:type="dcterms:W3CDTF">2024-12-01T21:30:00Z</dcterms:modified>
</cp:coreProperties>
</file>